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98C2F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FORMAN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F23BE5D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</w:p>
    <w:p w14:paraId="294AE714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</w:p>
    <w:p w14:paraId="398FB652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Daughter of William Forman(q.v.).</w:t>
      </w:r>
    </w:p>
    <w:p w14:paraId="59522946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40065931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Unknown </w:t>
      </w:r>
      <w:proofErr w:type="spellStart"/>
      <w:r>
        <w:rPr>
          <w:rFonts w:cs="Times New Roman"/>
          <w:szCs w:val="24"/>
        </w:rPr>
        <w:t>Medowe</w:t>
      </w:r>
      <w:proofErr w:type="spellEnd"/>
      <w:r>
        <w:rPr>
          <w:rFonts w:cs="Times New Roman"/>
          <w:szCs w:val="24"/>
        </w:rPr>
        <w:t>.   (ibid.)</w:t>
      </w:r>
    </w:p>
    <w:p w14:paraId="4E9882D1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</w:p>
    <w:p w14:paraId="4BDF79D8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</w:p>
    <w:p w14:paraId="57523F37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She, Elizabeth Passmore(q.v.), John </w:t>
      </w:r>
      <w:proofErr w:type="spellStart"/>
      <w:r>
        <w:rPr>
          <w:rFonts w:cs="Times New Roman"/>
          <w:szCs w:val="24"/>
        </w:rPr>
        <w:t>Metyngham</w:t>
      </w:r>
      <w:proofErr w:type="spellEnd"/>
      <w:r>
        <w:rPr>
          <w:rFonts w:cs="Times New Roman"/>
          <w:szCs w:val="24"/>
        </w:rPr>
        <w:t>(q.v.) and his wife, Joan(q.v.)</w:t>
      </w:r>
    </w:p>
    <w:p w14:paraId="09500277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made a plaint of concord against William Baxter, clerk(q.v.).  (ibid.)</w:t>
      </w:r>
    </w:p>
    <w:p w14:paraId="5D7B4EC5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</w:p>
    <w:p w14:paraId="5E89B69A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</w:p>
    <w:p w14:paraId="642F2662" w14:textId="77777777" w:rsidR="00532319" w:rsidRDefault="00532319" w:rsidP="0053231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11 November 2022</w:t>
      </w:r>
    </w:p>
    <w:p w14:paraId="616591B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4C94" w14:textId="77777777" w:rsidR="00532319" w:rsidRDefault="00532319" w:rsidP="009139A6">
      <w:r>
        <w:separator/>
      </w:r>
    </w:p>
  </w:endnote>
  <w:endnote w:type="continuationSeparator" w:id="0">
    <w:p w14:paraId="28E520E6" w14:textId="77777777" w:rsidR="00532319" w:rsidRDefault="0053231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EA0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5A9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4E0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4B70" w14:textId="77777777" w:rsidR="00532319" w:rsidRDefault="00532319" w:rsidP="009139A6">
      <w:r>
        <w:separator/>
      </w:r>
    </w:p>
  </w:footnote>
  <w:footnote w:type="continuationSeparator" w:id="0">
    <w:p w14:paraId="4C4691AD" w14:textId="77777777" w:rsidR="00532319" w:rsidRDefault="0053231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59D3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CAC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707C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319"/>
    <w:rsid w:val="000666E0"/>
    <w:rsid w:val="002510B7"/>
    <w:rsid w:val="0053231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97293"/>
  <w15:chartTrackingRefBased/>
  <w15:docId w15:val="{DDBC1F5D-AEFD-4B18-8AF1-7AC7F1FD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323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2023-01-07T19:25:00Z</dcterms:created>
  <dcterms:modified xsi:type="dcterms:W3CDTF">2023-01-07T19:25:00Z</dcterms:modified>
</cp:coreProperties>
</file>